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6D093E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395049">
              <w:rPr>
                <w:b/>
                <w:bCs/>
                <w:lang w:eastAsia="en-US"/>
              </w:rPr>
              <w:t xml:space="preserve">Trg J. F. Kennedyja </w:t>
            </w:r>
            <w:r w:rsidR="006D093E">
              <w:rPr>
                <w:b/>
                <w:bCs/>
                <w:lang w:eastAsia="en-US"/>
              </w:rPr>
              <w:t xml:space="preserve"> 11</w:t>
            </w:r>
          </w:p>
        </w:tc>
      </w:tr>
    </w:tbl>
    <w:p w:rsidR="00B3614A" w:rsidP="00B3614A" w:rsidRDefault="00B3614A" w14:paraId="70b8a25" w14:textId="70b8a25">
      <w:pPr>
        <w:tabs>
          <w:tab w:val="left" w:pos="709"/>
        </w:tabs>
        <w15:collapsed w:val="false"/>
      </w:pPr>
      <w:r>
        <w:t xml:space="preserve">                </w:t>
      </w:r>
    </w:p>
    <w:p w:rsidRPr="00AF6485" w:rsidR="00B3614A" w:rsidP="00AF6485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EE1D68">
        <w:rPr>
          <w:bCs/>
        </w:rPr>
        <w:t>15. ožujka 2023.g.</w:t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B65D0B">
        <w:t>1</w:t>
      </w:r>
      <w:r w:rsidR="00733CE8">
        <w:t>3</w:t>
      </w:r>
      <w:r w:rsidRPr="0017550A" w:rsidR="00AE1F41">
        <w:t>. St-</w:t>
      </w:r>
      <w:r w:rsidR="00733CE8">
        <w:t>3351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</w:t>
      </w:r>
      <w:r w:rsidRPr="00EE1D68">
        <w:t>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</w:t>
      </w:r>
      <w:r w:rsidRPr="00EE1D68">
        <w:t xml:space="preserve">TRGOVAČKOM SUDU U </w:t>
      </w:r>
      <w:r w:rsidRPr="00EE1D68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 xml:space="preserve">ke Hrvatske broj: </w:t>
      </w:r>
      <w:r w:rsidRPr="00EE1D68" w:rsidR="00A12323">
        <w:t>31-Su-72/23-4 od 1. veljače 2023.g.</w:t>
      </w:r>
      <w:r w:rsidR="00A12323">
        <w:rPr>
          <w:color w:val="FF0000"/>
        </w:rPr>
        <w:t xml:space="preserve"> </w:t>
      </w:r>
      <w:r w:rsidRPr="0017550A" w:rsidR="00C82887">
        <w:t>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B65D0B">
        <w:t>1</w:t>
      </w:r>
      <w:r w:rsidR="00733CE8">
        <w:t>3</w:t>
      </w:r>
      <w:r w:rsidRPr="0017550A" w:rsidR="00884690">
        <w:t>. St</w:t>
      </w:r>
      <w:r w:rsidRPr="0017550A" w:rsidR="00B13065">
        <w:t>-</w:t>
      </w:r>
      <w:r w:rsidR="00733CE8">
        <w:t>3351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="005D76CC" w:rsidP="00733CE8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733CE8">
        <w:t xml:space="preserve">DOMAGOJ MATAKOVIĆ jednostavno društvo s ograničenom odgovornošću za ugostiteljske usluge, OIB: 78096553946, </w:t>
      </w:r>
      <w:r w:rsidRPr="00733CE8" w:rsidR="00733CE8">
        <w:t xml:space="preserve">Velika Gorica, Ulica kralja </w:t>
      </w:r>
      <w:proofErr w:type="spellStart"/>
      <w:r w:rsidRPr="00733CE8" w:rsidR="00733CE8">
        <w:t>Dmitrije</w:t>
      </w:r>
      <w:proofErr w:type="spellEnd"/>
      <w:r w:rsidRPr="00733CE8" w:rsidR="00733CE8">
        <w:t xml:space="preserve"> Zvonimira 3</w:t>
      </w:r>
    </w:p>
    <w:p w:rsidRPr="0017550A" w:rsidR="00733CE8" w:rsidP="00733CE8" w:rsidRDefault="00733CE8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EE1D68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sectPr w:rsidRPr="0017550A" w:rsidR="00B3614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3EBE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D6C2C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3FE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569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0AC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033E"/>
    <w:rsid w:val="003110BC"/>
    <w:rsid w:val="00313777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049"/>
    <w:rsid w:val="00395A47"/>
    <w:rsid w:val="003A1303"/>
    <w:rsid w:val="003A22DA"/>
    <w:rsid w:val="003A3B2F"/>
    <w:rsid w:val="003A7569"/>
    <w:rsid w:val="003A78D5"/>
    <w:rsid w:val="003B1491"/>
    <w:rsid w:val="003B2799"/>
    <w:rsid w:val="003B3F44"/>
    <w:rsid w:val="003B513D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6762A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1603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07B5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4693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6CC"/>
    <w:rsid w:val="005D776E"/>
    <w:rsid w:val="005E7832"/>
    <w:rsid w:val="006079F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86C90"/>
    <w:rsid w:val="006908D6"/>
    <w:rsid w:val="00692759"/>
    <w:rsid w:val="00692FD4"/>
    <w:rsid w:val="00695740"/>
    <w:rsid w:val="006A0D67"/>
    <w:rsid w:val="006B59B1"/>
    <w:rsid w:val="006C4CA9"/>
    <w:rsid w:val="006C51D6"/>
    <w:rsid w:val="006C7FE3"/>
    <w:rsid w:val="006D093E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3CE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43F0"/>
    <w:rsid w:val="007C62DD"/>
    <w:rsid w:val="007C7205"/>
    <w:rsid w:val="007D1DBA"/>
    <w:rsid w:val="007D33B6"/>
    <w:rsid w:val="007D593F"/>
    <w:rsid w:val="007E3670"/>
    <w:rsid w:val="007E5377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74ED9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033A"/>
    <w:rsid w:val="00941F58"/>
    <w:rsid w:val="00942A2A"/>
    <w:rsid w:val="00946C8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2323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52966"/>
    <w:rsid w:val="00A61AA0"/>
    <w:rsid w:val="00A625C2"/>
    <w:rsid w:val="00A6636F"/>
    <w:rsid w:val="00A70D22"/>
    <w:rsid w:val="00A70EFD"/>
    <w:rsid w:val="00A745FA"/>
    <w:rsid w:val="00A774C0"/>
    <w:rsid w:val="00A84DAF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474D"/>
    <w:rsid w:val="00AC514F"/>
    <w:rsid w:val="00AC563B"/>
    <w:rsid w:val="00AC7D81"/>
    <w:rsid w:val="00AD19B7"/>
    <w:rsid w:val="00AD246E"/>
    <w:rsid w:val="00AE151E"/>
    <w:rsid w:val="00AE1F41"/>
    <w:rsid w:val="00AE275D"/>
    <w:rsid w:val="00AE42AD"/>
    <w:rsid w:val="00AE4BF1"/>
    <w:rsid w:val="00AF3588"/>
    <w:rsid w:val="00AF6485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65D0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520C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25090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E4D5E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220"/>
    <w:rsid w:val="00E933B7"/>
    <w:rsid w:val="00EA3B6E"/>
    <w:rsid w:val="00EA5CF3"/>
    <w:rsid w:val="00EB2B4C"/>
    <w:rsid w:val="00EC254C"/>
    <w:rsid w:val="00EC3E96"/>
    <w:rsid w:val="00EC7C79"/>
    <w:rsid w:val="00ED73E1"/>
    <w:rsid w:val="00EE15F4"/>
    <w:rsid w:val="00EE1D68"/>
    <w:rsid w:val="00EE629A"/>
    <w:rsid w:val="00EE725C"/>
    <w:rsid w:val="00EE7CA6"/>
    <w:rsid w:val="00EF4D8B"/>
    <w:rsid w:val="00EF71D3"/>
    <w:rsid w:val="00F02159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5296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52966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A52966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A52966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A52966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29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296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52966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5296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5296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3351</izvorni_sadrzaj>
    <derivirana_varijabla naziv="DomainObject.Predmet.Broj_1">3351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prosinca 2022.</izvorni_sadrzaj>
    <derivirana_varijabla naziv="DomainObject.Predmet.DatumIzradeOptuznogAkta_1">16. prosinca 2022.</derivirana_varijabla>
  </DomainObject.Predmet.DatumIzradeOptuznogAkta>
  <DomainObject.Predmet.DatumIzradeOptuznogAktaFormated>
    <izvorni_sadrzaj>16.12.2022.</izvorni_sadrzaj>
    <derivirana_varijabla naziv="DomainObject.Predmet.DatumIzradeOptuznogAktaFormated_1">16.12.2022.</derivirana_varijabla>
  </DomainObject.Predmet.DatumIzradeOptuznogAktaFormated>
  <DomainObject.Predmet.DatumOsnivanja>
    <izvorni_sadrzaj>17. prosinca 2022.</izvorni_sadrzaj>
    <derivirana_varijabla naziv="DomainObject.Predmet.DatumOsnivanja_1">17.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prosinca 2022.</izvorni_sadrzaj>
    <derivirana_varijabla naziv="DomainObject.Predmet.DatumPrimitkaOptuznogAkta_1">16.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St-3351/2022</izvorni_sadrzaj>
    <derivirana_varijabla naziv="DomainObject.Predmet.OznakaBroj_1">St-3351/2022</derivirana_varijabla>
  </DomainObject.Predmet.OznakaBroj>
  <DomainObject.Predmet.OznakaBrojOptuznogAkta>
    <izvorni_sadrzaj>04-06-22-5730</izvorni_sadrzaj>
    <derivirana_varijabla naziv="DomainObject.Predmet.OznakaBrojOptuznogAkta_1">04-06-22-5730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DOMAGOJ MATAKOVIĆ jednostavno društvo s ograničenom odgovornošću za ugostiteljske usluge</izvorni_sadrzaj>
    <derivirana_varijabla naziv="DomainObject.Predmet.ProtustrankaFormated_1">  DOMAGOJ MATAKOVIĆ jednostavno društvo s ograničenom odgovornošću za ugostiteljske usluge</derivirana_varijabla>
  </DomainObject.Predmet.ProtustrankaFormated>
  <DomainObject.Predmet.ProtustrankaFormatedOIB>
    <izvorni_sadrzaj>  DOMAGOJ MATAKOVIĆ jednostavno društvo s ograničenom odgovornošću za ugostiteljske usluge, OIB 78096553946</izvorni_sadrzaj>
    <derivirana_varijabla naziv="DomainObject.Predmet.ProtustrankaFormatedOIB_1">  DOMAGOJ MATAKOVIĆ jednostavno društvo s ograničenom odgovornošću za ugostiteljske usluge, OIB 78096553946</derivirana_varijabla>
  </DomainObject.Predmet.ProtustrankaFormatedOIB>
  <DomainObject.Predmet.ProtustrankaFormatedWithAdress>
    <izvorni_sadrzaj> DOMAGOJ MATAKOVIĆ jednostavno društvo s ograničenom odgovornošću za ugostiteljske usluge, Ulica kralja Dmitrije Zvonimira 3, 10410 Velika Gorica</izvorni_sadrzaj>
    <derivirana_varijabla naziv="DomainObject.Predmet.ProtustrankaFormatedWithAdress_1"> DOMAGOJ MATAKOVIĆ jednostavno društvo s ograničenom odgovornošću za ugostiteljske usluge, Ulica kralja Dmitrije Zvonimira 3, 10410 Velika Gorica</derivirana_varijabla>
  </DomainObject.Predmet.ProtustrankaFormatedWithAdress>
  <DomainObject.Predmet.ProtustrankaFormatedWithAdressOIB>
    <izvorni_sadrzaj> DOMAGOJ MATAKOVIĆ jednostavno društvo s ograničenom odgovornošću za ugostiteljske usluge, OIB 78096553946, Ulica kralja Dmitrije Zvonimira 3, 10410 Velika Gorica</izvorni_sadrzaj>
    <derivirana_varijabla naziv="DomainObject.Predmet.ProtustrankaFormatedWithAdressOIB_1"> DOMAGOJ MATAKOVIĆ jednostavno društvo s ograničenom odgovornošću za ugostiteljske usluge, OIB 78096553946, Ulica kralja Dmitrije Zvonimira 3, 10410 Velika Gorica</derivirana_varijabla>
  </DomainObject.Predmet.ProtustrankaFormatedWithAdressOIB>
  <DomainObject.Predmet.ProtustrankaWithAdress>
    <izvorni_sadrzaj>DOMAGOJ MATAKOVIĆ jednostavno društvo s ograničenom odgovornošću za ugostiteljske usluge Ulica kralja Dmitrije Zvonimira 3, 10410 Velika Gorica</izvorni_sadrzaj>
    <derivirana_varijabla naziv="DomainObject.Predmet.ProtustrankaWithAdress_1">DOMAGOJ MATAKOVIĆ jednostavno društvo s ograničenom odgovornošću za ugostiteljske usluge Ulica kralja Dmitrije Zvonimira 3, 10410 Velika Gorica</derivirana_varijabla>
  </DomainObject.Predmet.ProtustrankaWithAdress>
  <DomainObject.Predmet.ProtustrankaWithAdressOIB>
    <izvorni_sadrzaj>DOMAGOJ MATAKOVIĆ jednostavno društvo s ograničenom odgovornošću za ugostiteljske usluge, OIB 78096553946, Ulica kralja Dmitrije Zvonimira 3, 10410 Velika Gorica</izvorni_sadrzaj>
    <derivirana_varijabla naziv="DomainObject.Predmet.ProtustrankaWithAdressOIB_1">DOMAGOJ MATAKOVIĆ jednostavno društvo s ograničenom odgovornošću za ugostiteljske usluge, OIB 78096553946, Ulica kralja Dmitrije Zvonimira 3, 10410 Velika Gorica</derivirana_varijabla>
  </DomainObject.Predmet.ProtustrankaWithAdressOIB>
  <DomainObject.Predmet.ProtustrankaNazivFormated>
    <izvorni_sadrzaj>DOMAGOJ MATAKOVIĆ jednostavno društvo s ograničenom odgovornošću za ugostiteljske usluge</izvorni_sadrzaj>
    <derivirana_varijabla naziv="DomainObject.Predmet.ProtustrankaNazivFormated_1">DOMAGOJ MATAKOVIĆ jednostavno društvo s ograničenom odgovornošću za ugostiteljske usluge</derivirana_varijabla>
  </DomainObject.Predmet.ProtustrankaNazivFormated>
  <DomainObject.Predmet.ProtustrankaNazivFormatedOIB>
    <izvorni_sadrzaj>DOMAGOJ MATAKOVIĆ jednostavno društvo s ograničenom odgovornošću za ugostiteljske usluge, OIB 78096553946</izvorni_sadrzaj>
    <derivirana_varijabla naziv="DomainObject.Predmet.ProtustrankaNazivFormatedOIB_1">DOMAGOJ MATAKOVIĆ jednostavno društvo s ograničenom odgovornošću za ugostiteljske usluge, OIB 78096553946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DOMAGOJ MATAKOVIĆ jednostavno društvo s ograničenom odgovornošću za ugostiteljske usluge</item>
    </izvorni_sadrzaj>
    <derivirana_varijabla naziv="DomainObject.Predmet.ProtuStrankaListFormated_1">
      <item>DOMAGOJ MATAKOVIĆ jednostavno društvo s ograničenom odgovornošću za ugostiteljske usluge</item>
    </derivirana_varijabla>
  </DomainObject.Predmet.ProtuStrankaListFormated>
  <DomainObject.Predmet.ProtuStrankaListFormatedOIB>
    <izvorni_sadrzaj>
      <item>DOMAGOJ MATAKOVIĆ jednostavno društvo s ograničenom odgovornošću za ugostiteljske usluge, OIB 78096553946</item>
    </izvorni_sadrzaj>
    <derivirana_varijabla naziv="DomainObject.Predmet.ProtuStrankaListFormatedOIB_1">
      <item>DOMAGOJ MATAKOVIĆ jednostavno društvo s ograničenom odgovornošću za ugostiteljske usluge, OIB 78096553946</item>
    </derivirana_varijabla>
  </DomainObject.Predmet.ProtuStrankaListFormatedOIB>
  <DomainObject.Predmet.ProtuStrankaListFormatedWithAdress>
    <izvorni_sadrzaj>
      <item>DOMAGOJ MATAKOVIĆ jednostavno društvo s ograničenom odgovornošću za ugostiteljske usluge, Ulica kralja Dmitrije Zvonimira 3, 10410 Velika Gorica</item>
    </izvorni_sadrzaj>
    <derivirana_varijabla naziv="DomainObject.Predmet.ProtuStrankaListFormatedWithAdress_1">
      <item>DOMAGOJ MATAKOVIĆ jednostavno društvo s ograničenom odgovornošću za ugostiteljske usluge, Ulica kralja Dmitrije Zvonimira 3, 10410 Velika Gorica</item>
    </derivirana_varijabla>
  </DomainObject.Predmet.ProtuStrankaListFormatedWithAdress>
  <DomainObject.Predmet.ProtuStrankaListFormatedWithAdressOIB>
    <izvorni_sadrzaj>
      <item>DOMAGOJ MATAKOVIĆ jednostavno društvo s ograničenom odgovornošću za ugostiteljske usluge, OIB 78096553946, Ulica kralja Dmitrije Zvonimira 3, 10410 Velika Gorica</item>
    </izvorni_sadrzaj>
    <derivirana_varijabla naziv="DomainObject.Predmet.ProtuStrankaListFormatedWithAdressOIB_1">
      <item>DOMAGOJ MATAKOVIĆ jednostavno društvo s ograničenom odgovornošću za ugostiteljske usluge, OIB 78096553946, Ulica kralja Dmitrije Zvonimira 3, 10410 Velika Gorica</item>
    </derivirana_varijabla>
  </DomainObject.Predmet.ProtuStrankaListFormatedWithAdressOIB>
  <DomainObject.Predmet.ProtuStrankaListNazivFormated>
    <izvorni_sadrzaj>
      <item>DOMAGOJ MATAKOVIĆ jednostavno društvo s ograničenom odgovornošću za ugostiteljske usluge</item>
    </izvorni_sadrzaj>
    <derivirana_varijabla naziv="DomainObject.Predmet.ProtuStrankaListNazivFormated_1">
      <item>DOMAGOJ MATAKOVIĆ jednostavno društvo s ograničenom odgovornošću za ugostiteljske usluge</item>
    </derivirana_varijabla>
  </DomainObject.Predmet.ProtuStrankaListNazivFormated>
  <DomainObject.Predmet.ProtuStrankaListNazivFormatedOIB>
    <izvorni_sadrzaj>
      <item>DOMAGOJ MATAKOVIĆ jednostavno društvo s ograničenom odgovornošću za ugostiteljske usluge, OIB 78096553946</item>
    </izvorni_sadrzaj>
    <derivirana_varijabla naziv="DomainObject.Predmet.ProtuStrankaListNazivFormatedOIB_1">
      <item>DOMAGOJ MATAKOVIĆ jednostavno društvo s ograničenom odgovornošću za ugostiteljske usluge, OIB 78096553946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DOMAGOJ MATAKOVIĆ jednostavno društvo s ograničenom odgovornošću za ugostiteljske usluge</izvorni_sadrzaj>
    <derivirana_varijabla naziv="DomainObject.Predmet.ProtustrankaIDrugi_1">DOMAGOJ MATAKOVIĆ jednostavno društvo s ograničenom odgovornošću za ugostiteljske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DOMAGOJ MATAKOVIĆ jednostavno društvo s ograničenom odgovornošću za ugostiteljske usluge, OIB 78096553946, Ulica kralja Dmitrije Zvonimira 3, 10410 Velika Gorica</izvorni_sadrzaj>
    <derivirana_varijabla naziv="DomainObject.Predmet.ProtustrankaIDrugiAdressOIB_1">DOMAGOJ MATAKOVIĆ jednostavno društvo s ograničenom odgovornošću za ugostiteljske usluge, OIB 78096553946, Ulica kralja Dmitrije Zvonimira 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DOMAGOJ MATAKOVIĆ jednostavno društvo s ograničenom odgovornošću za ugostiteljske usluge</item>
      <item>Financijska agencija</item>
    </izvorni_sadrzaj>
    <derivirana_varijabla naziv="DomainObject.Predmet.SudioniciListNaziv_1">
      <item>DOMAGOJ MATAKOVIĆ jednostavno društvo s ograničenom odgovornošću za ugostiteljske usluge</item>
      <item>Financijska agencija</item>
    </derivirana_varijabla>
  </DomainObject.Predmet.SudioniciListNaziv>
  <DomainObject.Predmet.SudioniciListAdressOIB>
    <izvorni_sadrzaj>
      <item>DOMAGOJ MATAKOVIĆ jednostavno društvo s ograničenom odgovornošću za ugostiteljske usluge, OIB 78096553946, Ulica kralja Dmitrije Zvonimira 3,10410 Velika Gorica</item>
      <item>Financijska agencija, OIB 85821130368, TRG SVIBANJSKIH ŽRTAVA 1995. 1,10000 Zagreb</item>
    </izvorni_sadrzaj>
    <derivirana_varijabla naziv="DomainObject.Predmet.SudioniciListAdressOIB_1">
      <item>DOMAGOJ MATAKOVIĆ jednostavno društvo s ograničenom odgovornošću za ugostiteljske usluge, OIB 78096553946, Ulica kralja Dmitrije Zvonimira 3,10410 Velika Gorica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78096553946</item>
      <item>, OIB 85821130368</item>
    </izvorni_sadrzaj>
    <derivirana_varijabla naziv="DomainObject.Predmet.SudioniciListNazivOIB_1">
      <item>, OIB 78096553946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prosinca 2022.</izvorni_sadrzaj>
    <derivirana_varijabla naziv="DomainObject.Predmet.DatumPocetkaProcesa_1">17.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150</properties:Words>
  <properties:Characters>901</properties:Characters>
  <properties:Lines>45</properties:Lines>
  <properties:Paragraphs>24</properties:Paragraphs>
  <properties:TotalTime>53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2023-03-15T09:06:00Z</cp:lastPrinted>
  <dcterms:modified xmlns:xsi="http://www.w3.org/2001/XMLSchema-instance" xsi:type="dcterms:W3CDTF">2023-03-15T09:07:00Z</dcterms:modified>
  <cp:revision>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